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FE0" w:rsidRDefault="00033FE0" w:rsidP="00033FE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WESTON</w:t>
      </w:r>
      <w:r>
        <w:t xml:space="preserve">  </w:t>
      </w:r>
      <w:proofErr w:type="gramStart"/>
      <w:r>
        <w:t xml:space="preserve">   (</w:t>
      </w:r>
      <w:proofErr w:type="gramEnd"/>
      <w:r>
        <w:t>fl.1482)</w:t>
      </w:r>
    </w:p>
    <w:p w:rsidR="00033FE0" w:rsidRDefault="00033FE0" w:rsidP="00033FE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Linstead</w:t>
      </w:r>
      <w:proofErr w:type="spellEnd"/>
      <w:r>
        <w:t>, Kent.</w:t>
      </w:r>
    </w:p>
    <w:p w:rsidR="00033FE0" w:rsidRDefault="00033FE0" w:rsidP="00033FE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33FE0" w:rsidRDefault="00033FE0" w:rsidP="00033FE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33FE0" w:rsidRDefault="00033FE0" w:rsidP="00033FE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1482</w:t>
      </w:r>
      <w:r>
        <w:tab/>
        <w:t>He made his Will.   (Plomer p.502)</w:t>
      </w:r>
    </w:p>
    <w:p w:rsidR="00033FE0" w:rsidRDefault="00033FE0" w:rsidP="00033FE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33FE0" w:rsidRDefault="00033FE0" w:rsidP="00033FE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33FE0" w:rsidRDefault="00033FE0" w:rsidP="00033FE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033F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3FE0" w:rsidRDefault="00033FE0" w:rsidP="00E71FC3">
      <w:pPr>
        <w:spacing w:after="0" w:line="240" w:lineRule="auto"/>
      </w:pPr>
      <w:r>
        <w:separator/>
      </w:r>
    </w:p>
  </w:endnote>
  <w:endnote w:type="continuationSeparator" w:id="0">
    <w:p w:rsidR="00033FE0" w:rsidRDefault="00033F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3FE0" w:rsidRDefault="00033FE0" w:rsidP="00E71FC3">
      <w:pPr>
        <w:spacing w:after="0" w:line="240" w:lineRule="auto"/>
      </w:pPr>
      <w:r>
        <w:separator/>
      </w:r>
    </w:p>
  </w:footnote>
  <w:footnote w:type="continuationSeparator" w:id="0">
    <w:p w:rsidR="00033FE0" w:rsidRDefault="00033F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FE0"/>
    <w:rsid w:val="00033FE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072E20-6E7C-4826-BD9A-0942B15D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2018-01-01T18:55:00Z</dcterms:created>
  <dcterms:modified xsi:type="dcterms:W3CDTF">2018-01-01T18:56:00Z</dcterms:modified>
</cp:coreProperties>
</file>